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การรับแจ้งการตายกรณีมีเหตุเชื่อว่ามีการตายแต่ไม่พบศพ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8954D9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การรับแจ้งการตายกรณีมีเหตุเชื่อว่ามีการตายแต่ไม่พบศพ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3A7892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การรับแจ้งการตายกรณีมีเหตุเชื่อว่ามีการตายแต่ไม่พบศพเทศบาลตำบลทรายขาวกฤษณ์สำเนาคู่มือประชาชน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04:25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แห่งท้องที่ที่ตาย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3A7892" w:rsidRDefault="003A7892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  <w:t>(1)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เจ้าบ้านที่มีคนตายกรณีคนตายในบ้าน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รวมถึงสถานพยาบาล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หากไม่มีเจ้าบ้านให้ผู้พบศพเป็นผู้แจ้ง</w:t>
      </w:r>
      <w:r w:rsidRPr="000C2AAC">
        <w:rPr>
          <w:rFonts w:asciiTheme="minorBidi" w:hAnsiTheme="minorBidi"/>
          <w:noProof/>
          <w:sz w:val="32"/>
          <w:szCs w:val="32"/>
        </w:rPr>
        <w:br/>
        <w:t>(2)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บุคคลที่ไปกับผู้ตายกรณีตายนอกบ้าน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ของผู้ตายถ้ามี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หลักฐานอื่นๆเกี่ยวกับผู้ตาย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3A789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02C" w:rsidRDefault="00FB002C" w:rsidP="00C81DB8">
      <w:pPr>
        <w:spacing w:after="0" w:line="240" w:lineRule="auto"/>
      </w:pPr>
      <w:r>
        <w:separator/>
      </w:r>
    </w:p>
  </w:endnote>
  <w:endnote w:type="continuationSeparator" w:id="1">
    <w:p w:rsidR="00FB002C" w:rsidRDefault="00FB002C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02C" w:rsidRDefault="00FB002C" w:rsidP="00C81DB8">
      <w:pPr>
        <w:spacing w:after="0" w:line="240" w:lineRule="auto"/>
      </w:pPr>
      <w:r>
        <w:separator/>
      </w:r>
    </w:p>
  </w:footnote>
  <w:footnote w:type="continuationSeparator" w:id="1">
    <w:p w:rsidR="00FB002C" w:rsidRDefault="00FB002C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8954D9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D67BE2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D67BE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A7892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954D9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67BE2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B002C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4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2015-08-06T05:30:00Z</cp:lastPrinted>
  <dcterms:created xsi:type="dcterms:W3CDTF">2015-04-23T03:41:00Z</dcterms:created>
  <dcterms:modified xsi:type="dcterms:W3CDTF">2015-08-06T05:30:00Z</dcterms:modified>
</cp:coreProperties>
</file>